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F8514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Peter RUSSELL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fl.1492)</w:t>
      </w:r>
    </w:p>
    <w:p w14:paraId="733125FB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Brasier.</w:t>
      </w:r>
    </w:p>
    <w:p w14:paraId="3F8B0698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</w:p>
    <w:p w14:paraId="5388CB29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</w:p>
    <w:p w14:paraId="41E6CAD9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1492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Dyxson</w:t>
      </w:r>
      <w:proofErr w:type="spellEnd"/>
      <w:r>
        <w:rPr>
          <w:rFonts w:cs="Times New Roman"/>
          <w:szCs w:val="24"/>
          <w:lang w:val="en-GB"/>
        </w:rPr>
        <w:t xml:space="preserve"> of London, grocer(q.v.), brought a plaint of debt against him,</w:t>
      </w:r>
    </w:p>
    <w:p w14:paraId="4E00B056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Edmund </w:t>
      </w:r>
      <w:proofErr w:type="spellStart"/>
      <w:r>
        <w:rPr>
          <w:rFonts w:cs="Times New Roman"/>
          <w:szCs w:val="24"/>
          <w:lang w:val="en-GB"/>
        </w:rPr>
        <w:t>Honyngton</w:t>
      </w:r>
      <w:proofErr w:type="spellEnd"/>
      <w:r>
        <w:rPr>
          <w:rFonts w:cs="Times New Roman"/>
          <w:szCs w:val="24"/>
          <w:lang w:val="en-GB"/>
        </w:rPr>
        <w:t xml:space="preserve"> of Colchester(q.v.), and William </w:t>
      </w:r>
      <w:proofErr w:type="spellStart"/>
      <w:r>
        <w:rPr>
          <w:rFonts w:cs="Times New Roman"/>
          <w:szCs w:val="24"/>
          <w:lang w:val="en-GB"/>
        </w:rPr>
        <w:t>Constabyll</w:t>
      </w:r>
      <w:proofErr w:type="spellEnd"/>
      <w:r>
        <w:rPr>
          <w:rFonts w:cs="Times New Roman"/>
          <w:szCs w:val="24"/>
          <w:lang w:val="en-GB"/>
        </w:rPr>
        <w:t xml:space="preserve"> of Old</w:t>
      </w:r>
    </w:p>
    <w:p w14:paraId="0B79B45A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Shoreham, Sussex(q.v.).</w:t>
      </w:r>
    </w:p>
    <w:p w14:paraId="5708A3C1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6477D">
          <w:rPr>
            <w:rStyle w:val="Hyperlink"/>
            <w:rFonts w:cs="Times New Roman"/>
            <w:szCs w:val="24"/>
            <w:lang w:val="en-GB"/>
          </w:rPr>
          <w:t>http://aalt.law.uh.edu/Indices/CP40Indices/CP40no919/CP40no919Pl.htm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17F12C3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</w:p>
    <w:p w14:paraId="02FF68AF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</w:p>
    <w:p w14:paraId="1B5FAAA3" w14:textId="77777777" w:rsidR="00456AD6" w:rsidRDefault="00456AD6" w:rsidP="00456AD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9 February 2024</w:t>
      </w:r>
    </w:p>
    <w:p w14:paraId="43E48C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0A52" w14:textId="77777777" w:rsidR="00456AD6" w:rsidRDefault="00456AD6" w:rsidP="009139A6">
      <w:r>
        <w:separator/>
      </w:r>
    </w:p>
  </w:endnote>
  <w:endnote w:type="continuationSeparator" w:id="0">
    <w:p w14:paraId="7D572601" w14:textId="77777777" w:rsidR="00456AD6" w:rsidRDefault="00456A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6C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B3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D8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C621B" w14:textId="77777777" w:rsidR="00456AD6" w:rsidRDefault="00456AD6" w:rsidP="009139A6">
      <w:r>
        <w:separator/>
      </w:r>
    </w:p>
  </w:footnote>
  <w:footnote w:type="continuationSeparator" w:id="0">
    <w:p w14:paraId="23EBEBDA" w14:textId="77777777" w:rsidR="00456AD6" w:rsidRDefault="00456A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2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75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C3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AD6"/>
    <w:rsid w:val="000666E0"/>
    <w:rsid w:val="002510B7"/>
    <w:rsid w:val="00456AD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EF12E"/>
  <w15:chartTrackingRefBased/>
  <w15:docId w15:val="{CA299885-D667-4B66-AE2E-1BD271A7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6A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2024-02-09T11:35:00Z</dcterms:created>
  <dcterms:modified xsi:type="dcterms:W3CDTF">2024-02-09T11:35:00Z</dcterms:modified>
</cp:coreProperties>
</file>